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26A1B" w14:textId="7AF11097" w:rsidR="00C141F8" w:rsidRDefault="00C141F8" w:rsidP="00C141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04194426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7006D">
        <w:rPr>
          <w:b/>
          <w:i/>
          <w:noProof/>
          <w:sz w:val="28"/>
        </w:rPr>
        <w:t>2189</w:t>
      </w:r>
    </w:p>
    <w:p w14:paraId="290D6268" w14:textId="77777777" w:rsidR="00C141F8" w:rsidRDefault="00C141F8" w:rsidP="00C141F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67E6471" w14:textId="77777777" w:rsidR="00C141F8" w:rsidRPr="00A70B8C" w:rsidRDefault="00C141F8" w:rsidP="00C141F8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2B2B0D59" w14:textId="50C46AF1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F1FEB">
        <w:rPr>
          <w:rFonts w:cs="Arial"/>
          <w:b/>
          <w:lang w:val="en-US"/>
        </w:rPr>
        <w:t xml:space="preserve">LS </w:t>
      </w:r>
      <w:r>
        <w:rPr>
          <w:rFonts w:cs="Arial"/>
          <w:b/>
          <w:lang w:val="en-US"/>
        </w:rPr>
        <w:t>for D-SON management</w:t>
      </w:r>
    </w:p>
    <w:p w14:paraId="2DABD863" w14:textId="68602CA3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34992BA0" w14:textId="5FACD082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1F1FEB">
        <w:rPr>
          <w:rFonts w:cs="Arial"/>
          <w:b/>
          <w:lang w:val="en-US"/>
        </w:rPr>
        <w:t>Rel-16</w:t>
      </w:r>
    </w:p>
    <w:p w14:paraId="732B74E9" w14:textId="6E630914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C141F8">
        <w:rPr>
          <w:rFonts w:cs="Arial"/>
          <w:b/>
          <w:lang w:val="en-US"/>
        </w:rPr>
        <w:t>SON_5G</w:t>
      </w:r>
    </w:p>
    <w:p w14:paraId="7F3D0A63" w14:textId="77777777" w:rsidR="00064B9B" w:rsidRDefault="00064B9B" w:rsidP="00064B9B">
      <w:pPr>
        <w:spacing w:after="60"/>
        <w:ind w:left="1985" w:hanging="1985"/>
        <w:rPr>
          <w:rFonts w:ascii="Arial" w:hAnsi="Arial" w:cs="Arial"/>
          <w:b/>
        </w:rPr>
      </w:pPr>
    </w:p>
    <w:p w14:paraId="02C5909A" w14:textId="64F94587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cs="Arial"/>
          <w:b/>
          <w:bCs/>
          <w:lang w:val="en-US"/>
        </w:rPr>
        <w:t>SA5</w:t>
      </w:r>
    </w:p>
    <w:p w14:paraId="70491206" w14:textId="3055ED83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Pr="001F1FEB">
        <w:rPr>
          <w:rFonts w:cs="Arial"/>
          <w:b/>
          <w:bCs/>
          <w:lang w:val="en-US"/>
        </w:rPr>
        <w:t>RAN3</w:t>
      </w:r>
    </w:p>
    <w:p w14:paraId="3E456538" w14:textId="6B85989F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34A0303" w14:textId="77777777" w:rsidR="00C141F8" w:rsidRPr="001F1FEB" w:rsidRDefault="00C141F8" w:rsidP="00C141F8">
      <w:pPr>
        <w:spacing w:after="60"/>
        <w:ind w:left="1985" w:hanging="1985"/>
        <w:rPr>
          <w:rFonts w:cs="Arial"/>
          <w:bCs/>
          <w:lang w:val="en-US"/>
        </w:rPr>
      </w:pPr>
    </w:p>
    <w:p w14:paraId="39625C23" w14:textId="77777777" w:rsidR="00C141F8" w:rsidRPr="001F1FEB" w:rsidRDefault="00C141F8" w:rsidP="00064B9B">
      <w:pPr>
        <w:tabs>
          <w:tab w:val="left" w:pos="2268"/>
        </w:tabs>
        <w:spacing w:after="0"/>
        <w:rPr>
          <w:rFonts w:cs="Arial"/>
          <w:bCs/>
          <w:lang w:val="en-US"/>
        </w:rPr>
      </w:pPr>
      <w:r w:rsidRPr="00064B9B">
        <w:rPr>
          <w:rFonts w:ascii="Arial" w:hAnsi="Arial" w:cs="Arial"/>
          <w:b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9AAD999" w14:textId="6F39238A" w:rsidR="00064B9B" w:rsidRPr="00064B9B" w:rsidRDefault="00064B9B" w:rsidP="00064B9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064B9B">
        <w:rPr>
          <w:rFonts w:ascii="Arial" w:eastAsia="宋体" w:hAnsi="Arial" w:cs="Arial"/>
          <w:b/>
        </w:rPr>
        <w:t>Name:</w:t>
      </w:r>
      <w:r w:rsidRPr="00064B9B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Shi Xiaoli</w:t>
      </w:r>
    </w:p>
    <w:p w14:paraId="7A6A6BDD" w14:textId="77777777" w:rsidR="00064B9B" w:rsidRPr="00064B9B" w:rsidRDefault="00064B9B" w:rsidP="00064B9B">
      <w:pPr>
        <w:tabs>
          <w:tab w:val="left" w:pos="2268"/>
          <w:tab w:val="left" w:pos="2694"/>
        </w:tabs>
        <w:spacing w:after="0"/>
        <w:ind w:left="567"/>
        <w:rPr>
          <w:rFonts w:ascii="Arial" w:eastAsia="宋体" w:hAnsi="Arial" w:cs="Arial"/>
          <w:bCs/>
        </w:rPr>
      </w:pPr>
      <w:r w:rsidRPr="00064B9B">
        <w:rPr>
          <w:rFonts w:ascii="Arial" w:eastAsia="宋体" w:hAnsi="Arial" w:cs="Arial"/>
          <w:b/>
        </w:rPr>
        <w:t>Tel. Number:</w:t>
      </w:r>
      <w:r w:rsidRPr="00064B9B">
        <w:rPr>
          <w:rFonts w:ascii="Arial" w:eastAsia="宋体" w:hAnsi="Arial" w:cs="Arial"/>
          <w:bCs/>
        </w:rPr>
        <w:tab/>
      </w:r>
    </w:p>
    <w:p w14:paraId="5FB900B5" w14:textId="165230C2" w:rsidR="00064B9B" w:rsidRPr="00064B9B" w:rsidRDefault="00064B9B" w:rsidP="00064B9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FF"/>
        </w:rPr>
      </w:pPr>
      <w:r w:rsidRPr="00064B9B">
        <w:rPr>
          <w:rFonts w:ascii="Arial" w:eastAsia="宋体" w:hAnsi="Arial" w:cs="Arial"/>
          <w:b/>
          <w:color w:val="0000FF"/>
        </w:rPr>
        <w:t>E-mail Address:</w:t>
      </w:r>
      <w:r w:rsidRPr="00064B9B">
        <w:rPr>
          <w:rFonts w:ascii="Arial" w:eastAsia="宋体" w:hAnsi="Arial" w:cs="Arial"/>
          <w:bCs/>
          <w:color w:val="0000FF"/>
        </w:rPr>
        <w:tab/>
      </w:r>
      <w:r>
        <w:rPr>
          <w:rFonts w:ascii="Arial" w:eastAsia="宋体" w:hAnsi="Arial" w:cs="Arial"/>
          <w:bCs/>
          <w:color w:val="0000FF"/>
        </w:rPr>
        <w:t>shixiaoli@huawei.com</w:t>
      </w:r>
    </w:p>
    <w:p w14:paraId="01548A2A" w14:textId="77777777" w:rsidR="00C141F8" w:rsidRPr="00064B9B" w:rsidRDefault="00C141F8" w:rsidP="00C141F8">
      <w:pPr>
        <w:tabs>
          <w:tab w:val="left" w:pos="2268"/>
          <w:tab w:val="left" w:pos="4400"/>
        </w:tabs>
        <w:rPr>
          <w:rFonts w:cs="Arial"/>
          <w:b/>
        </w:rPr>
      </w:pPr>
    </w:p>
    <w:p w14:paraId="0EE1E965" w14:textId="77777777" w:rsidR="00064B9B" w:rsidRDefault="00064B9B" w:rsidP="00064B9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C38AC1" w14:textId="77777777" w:rsidR="00064B9B" w:rsidRDefault="00064B9B" w:rsidP="00064B9B">
      <w:pPr>
        <w:spacing w:after="60"/>
        <w:ind w:left="1985" w:hanging="1985"/>
        <w:rPr>
          <w:rFonts w:ascii="Arial" w:hAnsi="Arial" w:cs="Arial"/>
          <w:b/>
        </w:rPr>
      </w:pPr>
    </w:p>
    <w:p w14:paraId="67AED764" w14:textId="077E76D5" w:rsidR="00064B9B" w:rsidRDefault="00064B9B" w:rsidP="00064B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64B9B">
        <w:rPr>
          <w:rFonts w:cs="Arial"/>
          <w:b/>
          <w:bCs/>
          <w:lang w:val="en-US"/>
        </w:rPr>
        <w:t>None</w:t>
      </w:r>
    </w:p>
    <w:p w14:paraId="2F0E1213" w14:textId="77777777" w:rsidR="00C141F8" w:rsidRPr="00064B9B" w:rsidRDefault="00C141F8" w:rsidP="00C141F8">
      <w:pPr>
        <w:pBdr>
          <w:bottom w:val="single" w:sz="4" w:space="1" w:color="auto"/>
        </w:pBdr>
        <w:rPr>
          <w:rFonts w:cs="Arial"/>
        </w:rPr>
      </w:pPr>
    </w:p>
    <w:p w14:paraId="49D825ED" w14:textId="77777777" w:rsidR="00C141F8" w:rsidRPr="00DC06A8" w:rsidRDefault="00C141F8" w:rsidP="00DC06A8">
      <w:pPr>
        <w:spacing w:after="120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 xml:space="preserve">1. Overall Description: </w:t>
      </w:r>
    </w:p>
    <w:p w14:paraId="0433CE14" w14:textId="097C10D1" w:rsidR="00C141F8" w:rsidRDefault="007D0284" w:rsidP="00C141F8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>SA5</w:t>
      </w:r>
      <w:r w:rsidR="00C141F8">
        <w:rPr>
          <w:rFonts w:cs="Arial"/>
          <w:lang w:val="en-US"/>
        </w:rPr>
        <w:t xml:space="preserve"> has made progresses on </w:t>
      </w:r>
      <w:r>
        <w:rPr>
          <w:rFonts w:cs="Arial"/>
          <w:lang w:val="en-US"/>
        </w:rPr>
        <w:t>Distributed SON process</w:t>
      </w:r>
      <w:r w:rsidR="00C141F8">
        <w:rPr>
          <w:rFonts w:cs="Arial"/>
          <w:lang w:val="en-US"/>
        </w:rPr>
        <w:t xml:space="preserve"> details for </w:t>
      </w:r>
      <w:r>
        <w:rPr>
          <w:rFonts w:cs="Arial"/>
          <w:lang w:val="en-US"/>
        </w:rPr>
        <w:t>D-SON management function and D-SON evaluation function in TS 28.313 including</w:t>
      </w:r>
      <w:r w:rsidR="00C141F8">
        <w:rPr>
          <w:rFonts w:cs="Arial"/>
          <w:lang w:val="en-US"/>
        </w:rPr>
        <w:t>:</w:t>
      </w:r>
    </w:p>
    <w:p w14:paraId="776E2898" w14:textId="77777777" w:rsidR="007D0284" w:rsidRDefault="007D0284" w:rsidP="007D0284">
      <w:pPr>
        <w:spacing w:after="120"/>
        <w:ind w:left="284"/>
        <w:rPr>
          <w:lang w:eastAsia="zh-CN"/>
        </w:rPr>
      </w:pPr>
      <w:r>
        <w:rPr>
          <w:lang w:eastAsia="zh-CN"/>
        </w:rPr>
        <w:t>a) D-SON management function:</w:t>
      </w:r>
    </w:p>
    <w:p w14:paraId="581846BA" w14:textId="77777777" w:rsidR="007D0284" w:rsidRDefault="007D0284" w:rsidP="007D0284">
      <w:pPr>
        <w:spacing w:after="120"/>
        <w:ind w:left="284" w:firstLine="284"/>
        <w:rPr>
          <w:lang w:eastAsia="zh-CN"/>
        </w:rPr>
      </w:pPr>
      <w:r>
        <w:rPr>
          <w:lang w:eastAsia="zh-CN"/>
        </w:rPr>
        <w:t>1) Switch on/off a D-SON function,</w:t>
      </w:r>
    </w:p>
    <w:p w14:paraId="365E42FC" w14:textId="77777777" w:rsidR="007D0284" w:rsidRDefault="007D0284" w:rsidP="007D0284">
      <w:pPr>
        <w:spacing w:after="120"/>
        <w:ind w:left="284" w:firstLine="284"/>
        <w:rPr>
          <w:lang w:eastAsia="zh-CN"/>
        </w:rPr>
      </w:pPr>
      <w:r>
        <w:rPr>
          <w:lang w:eastAsia="zh-CN"/>
        </w:rPr>
        <w:t>2) Provide policies, targets, and supplementary information (e.g., the range attributes) for a D-SON function.</w:t>
      </w:r>
    </w:p>
    <w:p w14:paraId="70023959" w14:textId="02693B15" w:rsidR="007D0284" w:rsidRPr="007D0284" w:rsidRDefault="007D0284" w:rsidP="007D0284">
      <w:pPr>
        <w:ind w:left="860" w:hanging="576"/>
        <w:rPr>
          <w:lang w:eastAsia="zh-CN"/>
        </w:rPr>
      </w:pPr>
      <w:r>
        <w:rPr>
          <w:lang w:eastAsia="zh-CN"/>
        </w:rPr>
        <w:t xml:space="preserve">b) D-SON evaluation function: </w:t>
      </w:r>
      <w:r>
        <w:t>evaluate whether the issues have been resolved, and may apply D-SON management actions.</w:t>
      </w:r>
    </w:p>
    <w:p w14:paraId="10ED03C8" w14:textId="6D516771" w:rsidR="00C141F8" w:rsidRDefault="00C141F8" w:rsidP="00C141F8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SA5 respectfully ask RAN3 to take the above </w:t>
      </w:r>
      <w:r w:rsidR="007D0284">
        <w:rPr>
          <w:rFonts w:cs="Arial"/>
          <w:lang w:val="en-US"/>
        </w:rPr>
        <w:t>p</w:t>
      </w:r>
      <w:r w:rsidR="007D0284" w:rsidRPr="007D0284">
        <w:rPr>
          <w:rFonts w:cs="Arial"/>
          <w:lang w:val="en-US"/>
        </w:rPr>
        <w:t>rinciple</w:t>
      </w:r>
      <w:r w:rsidR="007D0284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on the D-SON usecase in their work.</w:t>
      </w:r>
    </w:p>
    <w:p w14:paraId="6FB6D1BE" w14:textId="77777777" w:rsidR="00C141F8" w:rsidRPr="001F1FEB" w:rsidRDefault="00C141F8" w:rsidP="00C141F8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539947CE" w14:textId="77777777" w:rsidR="00C141F8" w:rsidRPr="00DC06A8" w:rsidRDefault="00C141F8" w:rsidP="00DC06A8">
      <w:pPr>
        <w:spacing w:after="120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>2. Actions:</w:t>
      </w:r>
    </w:p>
    <w:p w14:paraId="3A648553" w14:textId="4BED3171" w:rsidR="00C141F8" w:rsidRPr="00DC06A8" w:rsidRDefault="00C141F8" w:rsidP="00DC06A8">
      <w:pPr>
        <w:spacing w:after="120"/>
        <w:ind w:left="1985" w:hanging="1985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>To RAN3</w:t>
      </w:r>
      <w:r w:rsidR="00DC06A8" w:rsidRPr="00DC06A8">
        <w:rPr>
          <w:rFonts w:ascii="Arial" w:hAnsi="Arial" w:cs="Arial"/>
          <w:b/>
        </w:rPr>
        <w:t>.</w:t>
      </w:r>
    </w:p>
    <w:p w14:paraId="3D5B92AD" w14:textId="24B82130" w:rsidR="00C141F8" w:rsidRPr="00DC06A8" w:rsidRDefault="00C141F8" w:rsidP="00DC06A8">
      <w:pPr>
        <w:spacing w:after="120"/>
        <w:ind w:left="993" w:hanging="993"/>
        <w:rPr>
          <w:rFonts w:ascii="Arial" w:hAnsi="Arial" w:cs="Arial"/>
          <w:b/>
        </w:rPr>
      </w:pPr>
      <w:r w:rsidRPr="00DC06A8">
        <w:rPr>
          <w:rFonts w:ascii="Arial" w:hAnsi="Arial" w:cs="Arial"/>
          <w:b/>
        </w:rPr>
        <w:t xml:space="preserve">ACTION: </w:t>
      </w:r>
    </w:p>
    <w:p w14:paraId="7D16C24C" w14:textId="0C07A947" w:rsidR="00C141F8" w:rsidRPr="001F1FEB" w:rsidRDefault="00C141F8" w:rsidP="00C141F8">
      <w:pPr>
        <w:rPr>
          <w:rFonts w:cs="Arial"/>
          <w:lang w:val="en-US"/>
        </w:rPr>
      </w:pPr>
      <w:r>
        <w:rPr>
          <w:rFonts w:cs="Arial"/>
          <w:lang w:val="en-US"/>
        </w:rPr>
        <w:t>SA5</w:t>
      </w:r>
      <w:r w:rsidRPr="001F1FEB">
        <w:rPr>
          <w:rFonts w:cs="Arial"/>
          <w:lang w:val="en-US"/>
        </w:rPr>
        <w:t xml:space="preserve"> would like to respectfully request RAN3</w:t>
      </w:r>
      <w:r>
        <w:rPr>
          <w:rFonts w:cs="Arial"/>
          <w:lang w:val="en-US"/>
        </w:rPr>
        <w:t xml:space="preserve"> </w:t>
      </w:r>
      <w:r w:rsidRPr="001F1FEB">
        <w:rPr>
          <w:rFonts w:cs="Arial"/>
          <w:lang w:val="en-US"/>
        </w:rPr>
        <w:t xml:space="preserve">to take the above </w:t>
      </w:r>
      <w:r>
        <w:rPr>
          <w:rFonts w:cs="Arial"/>
          <w:lang w:val="en-US"/>
        </w:rPr>
        <w:t>SA5</w:t>
      </w:r>
      <w:r w:rsidRPr="001F1FEB">
        <w:rPr>
          <w:rFonts w:cs="Arial"/>
          <w:lang w:val="en-US"/>
        </w:rPr>
        <w:t xml:space="preserve"> agreements into account and work on the</w:t>
      </w:r>
      <w:r>
        <w:rPr>
          <w:rFonts w:cs="Arial"/>
          <w:lang w:val="en-US"/>
        </w:rPr>
        <w:t xml:space="preserve"> </w:t>
      </w:r>
      <w:r w:rsidRPr="00C141F8">
        <w:rPr>
          <w:rFonts w:cs="Arial"/>
          <w:lang w:val="en-US"/>
        </w:rPr>
        <w:t xml:space="preserve">execution of </w:t>
      </w:r>
      <w:r w:rsidR="007D0284">
        <w:rPr>
          <w:rFonts w:cs="Arial"/>
          <w:lang w:val="en-US"/>
        </w:rPr>
        <w:t xml:space="preserve">switch, </w:t>
      </w:r>
      <w:r>
        <w:rPr>
          <w:rFonts w:cs="Arial"/>
          <w:lang w:val="en-US"/>
        </w:rPr>
        <w:t>control and policy</w:t>
      </w:r>
      <w:r w:rsidRPr="001F1FEB">
        <w:rPr>
          <w:rFonts w:cs="Arial"/>
          <w:lang w:val="en-US"/>
        </w:rPr>
        <w:t xml:space="preserve"> in their specification as needed.</w:t>
      </w:r>
    </w:p>
    <w:p w14:paraId="6D28DA70" w14:textId="77777777" w:rsidR="00C141F8" w:rsidRPr="001F1FEB" w:rsidRDefault="00C141F8" w:rsidP="00C141F8">
      <w:pPr>
        <w:rPr>
          <w:rFonts w:cs="Arial"/>
          <w:b/>
          <w:sz w:val="18"/>
          <w:lang w:val="en-US"/>
        </w:rPr>
      </w:pPr>
    </w:p>
    <w:p w14:paraId="074DC5D5" w14:textId="77777777" w:rsidR="00DC06A8" w:rsidRDefault="00DC06A8" w:rsidP="00DC06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4DAB3F2D" w14:textId="77777777" w:rsidR="00DC06A8" w:rsidRDefault="00DC06A8" w:rsidP="00DC06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BE1349">
        <w:rPr>
          <w:rFonts w:ascii="Arial" w:hAnsi="Arial" w:cs="Arial"/>
          <w:bCs/>
          <w:lang w:val="es-ES"/>
        </w:rPr>
        <w:t>SA5#131e</w:t>
      </w:r>
      <w:r w:rsidRPr="00BE1349">
        <w:rPr>
          <w:rFonts w:ascii="Arial" w:hAnsi="Arial" w:cs="Arial"/>
          <w:bCs/>
          <w:lang w:val="es-ES"/>
        </w:rPr>
        <w:tab/>
        <w:t>25 – 29 May 2020</w:t>
      </w:r>
      <w:r w:rsidRPr="00BE1349">
        <w:rPr>
          <w:rFonts w:ascii="Arial" w:hAnsi="Arial" w:cs="Arial"/>
          <w:bCs/>
          <w:lang w:val="es-ES"/>
        </w:rPr>
        <w:tab/>
        <w:t>e-mee</w:t>
      </w:r>
      <w:r>
        <w:rPr>
          <w:rFonts w:ascii="Arial" w:hAnsi="Arial" w:cs="Arial"/>
          <w:bCs/>
          <w:lang w:val="es-ES"/>
        </w:rPr>
        <w:t>ting</w:t>
      </w:r>
    </w:p>
    <w:p w14:paraId="3DA38BC9" w14:textId="77777777" w:rsidR="00DC06A8" w:rsidRPr="00BE1349" w:rsidRDefault="00DC06A8" w:rsidP="00DC06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SA5#132</w:t>
      </w:r>
      <w:r>
        <w:rPr>
          <w:rFonts w:ascii="Arial" w:hAnsi="Arial" w:cs="Arial"/>
          <w:bCs/>
          <w:lang w:val="es-ES"/>
        </w:rPr>
        <w:tab/>
        <w:t>24 – 28 August 2020</w:t>
      </w:r>
      <w:r>
        <w:rPr>
          <w:rFonts w:ascii="Arial" w:hAnsi="Arial" w:cs="Arial"/>
          <w:bCs/>
          <w:lang w:val="es-ES"/>
        </w:rPr>
        <w:tab/>
        <w:t>US</w:t>
      </w:r>
      <w:bookmarkStart w:id="1" w:name="_GoBack"/>
      <w:bookmarkEnd w:id="0"/>
      <w:bookmarkEnd w:id="1"/>
    </w:p>
    <w:sectPr w:rsidR="00DC06A8" w:rsidRPr="00BE1349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C1991" w14:textId="77777777" w:rsidR="00976777" w:rsidRDefault="00976777">
      <w:r>
        <w:separator/>
      </w:r>
    </w:p>
  </w:endnote>
  <w:endnote w:type="continuationSeparator" w:id="0">
    <w:p w14:paraId="0BFC8240" w14:textId="77777777" w:rsidR="00976777" w:rsidRDefault="0097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796E4" w14:textId="77777777" w:rsidR="00976777" w:rsidRDefault="00976777">
      <w:r>
        <w:separator/>
      </w:r>
    </w:p>
  </w:footnote>
  <w:footnote w:type="continuationSeparator" w:id="0">
    <w:p w14:paraId="0A01D952" w14:textId="77777777" w:rsidR="00976777" w:rsidRDefault="00976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B4748" w:rsidRDefault="009B47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040D53"/>
    <w:multiLevelType w:val="hybridMultilevel"/>
    <w:tmpl w:val="E89EA1C6"/>
    <w:lvl w:ilvl="0" w:tplc="3312B91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7C54"/>
    <w:rsid w:val="00064B9B"/>
    <w:rsid w:val="00066F04"/>
    <w:rsid w:val="00073484"/>
    <w:rsid w:val="00084E58"/>
    <w:rsid w:val="00086538"/>
    <w:rsid w:val="00091FD8"/>
    <w:rsid w:val="000949C4"/>
    <w:rsid w:val="000A053F"/>
    <w:rsid w:val="000A4D26"/>
    <w:rsid w:val="000A6394"/>
    <w:rsid w:val="000A679F"/>
    <w:rsid w:val="000B2A19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1F38"/>
    <w:rsid w:val="000F43D8"/>
    <w:rsid w:val="000F7774"/>
    <w:rsid w:val="00100626"/>
    <w:rsid w:val="00111F29"/>
    <w:rsid w:val="001336F2"/>
    <w:rsid w:val="00135B5A"/>
    <w:rsid w:val="0013717C"/>
    <w:rsid w:val="00140F73"/>
    <w:rsid w:val="00143034"/>
    <w:rsid w:val="00145D43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7B60"/>
    <w:rsid w:val="001B07E1"/>
    <w:rsid w:val="001B47F0"/>
    <w:rsid w:val="001B52F0"/>
    <w:rsid w:val="001B54F3"/>
    <w:rsid w:val="001B6D1F"/>
    <w:rsid w:val="001B7A65"/>
    <w:rsid w:val="001C1001"/>
    <w:rsid w:val="001D3078"/>
    <w:rsid w:val="001D37FC"/>
    <w:rsid w:val="001D6EB1"/>
    <w:rsid w:val="001D7D5E"/>
    <w:rsid w:val="001E2349"/>
    <w:rsid w:val="001E2814"/>
    <w:rsid w:val="001E41F3"/>
    <w:rsid w:val="001E4CF4"/>
    <w:rsid w:val="001E5FA6"/>
    <w:rsid w:val="001E7922"/>
    <w:rsid w:val="00205880"/>
    <w:rsid w:val="00212EBE"/>
    <w:rsid w:val="00213A20"/>
    <w:rsid w:val="00213EEC"/>
    <w:rsid w:val="00220393"/>
    <w:rsid w:val="0022240B"/>
    <w:rsid w:val="002321CC"/>
    <w:rsid w:val="00234A79"/>
    <w:rsid w:val="00244FC0"/>
    <w:rsid w:val="002515DC"/>
    <w:rsid w:val="002548F0"/>
    <w:rsid w:val="00257FD7"/>
    <w:rsid w:val="0026004D"/>
    <w:rsid w:val="002640DD"/>
    <w:rsid w:val="00274993"/>
    <w:rsid w:val="00275D12"/>
    <w:rsid w:val="00281886"/>
    <w:rsid w:val="00284FEB"/>
    <w:rsid w:val="002860C4"/>
    <w:rsid w:val="002A49F4"/>
    <w:rsid w:val="002A4E46"/>
    <w:rsid w:val="002B5741"/>
    <w:rsid w:val="002B6525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06D"/>
    <w:rsid w:val="00370F43"/>
    <w:rsid w:val="00374DD4"/>
    <w:rsid w:val="00380500"/>
    <w:rsid w:val="00385DB0"/>
    <w:rsid w:val="00387387"/>
    <w:rsid w:val="003A76F5"/>
    <w:rsid w:val="003B2F44"/>
    <w:rsid w:val="003B6F41"/>
    <w:rsid w:val="003C31F9"/>
    <w:rsid w:val="003D43DC"/>
    <w:rsid w:val="003D72D5"/>
    <w:rsid w:val="003E1A36"/>
    <w:rsid w:val="003E4379"/>
    <w:rsid w:val="003F2DBD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724C0"/>
    <w:rsid w:val="00481A63"/>
    <w:rsid w:val="00482204"/>
    <w:rsid w:val="00482498"/>
    <w:rsid w:val="004827A0"/>
    <w:rsid w:val="0048443B"/>
    <w:rsid w:val="004922E8"/>
    <w:rsid w:val="00497A0F"/>
    <w:rsid w:val="004B0124"/>
    <w:rsid w:val="004B065F"/>
    <w:rsid w:val="004B287D"/>
    <w:rsid w:val="004B75B7"/>
    <w:rsid w:val="004C3F47"/>
    <w:rsid w:val="004D14DB"/>
    <w:rsid w:val="004D2FAB"/>
    <w:rsid w:val="004E7712"/>
    <w:rsid w:val="004E7E27"/>
    <w:rsid w:val="004F7A13"/>
    <w:rsid w:val="00511201"/>
    <w:rsid w:val="0051580D"/>
    <w:rsid w:val="00522199"/>
    <w:rsid w:val="00532DC1"/>
    <w:rsid w:val="00534D99"/>
    <w:rsid w:val="005434E3"/>
    <w:rsid w:val="0054584A"/>
    <w:rsid w:val="00547111"/>
    <w:rsid w:val="00561F08"/>
    <w:rsid w:val="00563155"/>
    <w:rsid w:val="00570532"/>
    <w:rsid w:val="00575AB3"/>
    <w:rsid w:val="00592A42"/>
    <w:rsid w:val="00592AF3"/>
    <w:rsid w:val="00592D74"/>
    <w:rsid w:val="0059612A"/>
    <w:rsid w:val="005A5970"/>
    <w:rsid w:val="005A7901"/>
    <w:rsid w:val="005C03C5"/>
    <w:rsid w:val="005C3933"/>
    <w:rsid w:val="005D04DC"/>
    <w:rsid w:val="005E015D"/>
    <w:rsid w:val="005E2C44"/>
    <w:rsid w:val="005F2298"/>
    <w:rsid w:val="005F6D91"/>
    <w:rsid w:val="00601126"/>
    <w:rsid w:val="00601865"/>
    <w:rsid w:val="00606CB0"/>
    <w:rsid w:val="0061093D"/>
    <w:rsid w:val="00611B53"/>
    <w:rsid w:val="00611C1D"/>
    <w:rsid w:val="0061786B"/>
    <w:rsid w:val="00621188"/>
    <w:rsid w:val="006257ED"/>
    <w:rsid w:val="00630CA9"/>
    <w:rsid w:val="00636A3B"/>
    <w:rsid w:val="006645B7"/>
    <w:rsid w:val="00677F84"/>
    <w:rsid w:val="00695808"/>
    <w:rsid w:val="006A4787"/>
    <w:rsid w:val="006B17AE"/>
    <w:rsid w:val="006B46FB"/>
    <w:rsid w:val="006C730F"/>
    <w:rsid w:val="006D4DEF"/>
    <w:rsid w:val="006D513F"/>
    <w:rsid w:val="006E21FB"/>
    <w:rsid w:val="006E6E0C"/>
    <w:rsid w:val="006F01D7"/>
    <w:rsid w:val="006F408B"/>
    <w:rsid w:val="00700B01"/>
    <w:rsid w:val="00712177"/>
    <w:rsid w:val="0071289D"/>
    <w:rsid w:val="0071354B"/>
    <w:rsid w:val="00713EDF"/>
    <w:rsid w:val="00714A60"/>
    <w:rsid w:val="00723096"/>
    <w:rsid w:val="0074062C"/>
    <w:rsid w:val="0074101A"/>
    <w:rsid w:val="00745989"/>
    <w:rsid w:val="00750560"/>
    <w:rsid w:val="00753A5C"/>
    <w:rsid w:val="00757179"/>
    <w:rsid w:val="00765204"/>
    <w:rsid w:val="0078197B"/>
    <w:rsid w:val="007908A8"/>
    <w:rsid w:val="00792342"/>
    <w:rsid w:val="007977A8"/>
    <w:rsid w:val="007978DA"/>
    <w:rsid w:val="007A3A9B"/>
    <w:rsid w:val="007B512A"/>
    <w:rsid w:val="007C1B4E"/>
    <w:rsid w:val="007C2097"/>
    <w:rsid w:val="007D0284"/>
    <w:rsid w:val="007D6A07"/>
    <w:rsid w:val="007E30DF"/>
    <w:rsid w:val="007E6277"/>
    <w:rsid w:val="007E6CCE"/>
    <w:rsid w:val="007F1548"/>
    <w:rsid w:val="007F22DF"/>
    <w:rsid w:val="007F7259"/>
    <w:rsid w:val="008040A8"/>
    <w:rsid w:val="00811BF3"/>
    <w:rsid w:val="008279FA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81012"/>
    <w:rsid w:val="008900DE"/>
    <w:rsid w:val="00895EE2"/>
    <w:rsid w:val="008A45A6"/>
    <w:rsid w:val="008A54A1"/>
    <w:rsid w:val="008B0807"/>
    <w:rsid w:val="008B3167"/>
    <w:rsid w:val="008B5387"/>
    <w:rsid w:val="008D02EB"/>
    <w:rsid w:val="008D1485"/>
    <w:rsid w:val="008D721F"/>
    <w:rsid w:val="008D7949"/>
    <w:rsid w:val="008E5987"/>
    <w:rsid w:val="008F1D87"/>
    <w:rsid w:val="008F686C"/>
    <w:rsid w:val="0090453F"/>
    <w:rsid w:val="00905296"/>
    <w:rsid w:val="00907C39"/>
    <w:rsid w:val="0091340A"/>
    <w:rsid w:val="009148DE"/>
    <w:rsid w:val="00930F54"/>
    <w:rsid w:val="009321FC"/>
    <w:rsid w:val="0094329C"/>
    <w:rsid w:val="00945895"/>
    <w:rsid w:val="009479C9"/>
    <w:rsid w:val="00951AFE"/>
    <w:rsid w:val="00957BCD"/>
    <w:rsid w:val="00960F4D"/>
    <w:rsid w:val="009631AC"/>
    <w:rsid w:val="009671CE"/>
    <w:rsid w:val="00970784"/>
    <w:rsid w:val="00976777"/>
    <w:rsid w:val="009777D9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D0042"/>
    <w:rsid w:val="009D1EA1"/>
    <w:rsid w:val="009D39B9"/>
    <w:rsid w:val="009E3297"/>
    <w:rsid w:val="009E4264"/>
    <w:rsid w:val="009E5C9F"/>
    <w:rsid w:val="009E7008"/>
    <w:rsid w:val="009F381A"/>
    <w:rsid w:val="009F734F"/>
    <w:rsid w:val="00A210DD"/>
    <w:rsid w:val="00A220DD"/>
    <w:rsid w:val="00A242F4"/>
    <w:rsid w:val="00A246B6"/>
    <w:rsid w:val="00A25F4C"/>
    <w:rsid w:val="00A274D5"/>
    <w:rsid w:val="00A27D50"/>
    <w:rsid w:val="00A27EB8"/>
    <w:rsid w:val="00A376AC"/>
    <w:rsid w:val="00A44ADC"/>
    <w:rsid w:val="00A47E70"/>
    <w:rsid w:val="00A50CF0"/>
    <w:rsid w:val="00A5732B"/>
    <w:rsid w:val="00A6098D"/>
    <w:rsid w:val="00A659EF"/>
    <w:rsid w:val="00A71737"/>
    <w:rsid w:val="00A73537"/>
    <w:rsid w:val="00A7459A"/>
    <w:rsid w:val="00A763C6"/>
    <w:rsid w:val="00A7671C"/>
    <w:rsid w:val="00A84B57"/>
    <w:rsid w:val="00A85D92"/>
    <w:rsid w:val="00A9033A"/>
    <w:rsid w:val="00A90F95"/>
    <w:rsid w:val="00A948C7"/>
    <w:rsid w:val="00A9551B"/>
    <w:rsid w:val="00A96FCA"/>
    <w:rsid w:val="00AA0A63"/>
    <w:rsid w:val="00AA2B65"/>
    <w:rsid w:val="00AA2CBC"/>
    <w:rsid w:val="00AB2572"/>
    <w:rsid w:val="00AB3E00"/>
    <w:rsid w:val="00AC0382"/>
    <w:rsid w:val="00AC1F4B"/>
    <w:rsid w:val="00AC4C56"/>
    <w:rsid w:val="00AC5820"/>
    <w:rsid w:val="00AD1CD8"/>
    <w:rsid w:val="00AD2CC4"/>
    <w:rsid w:val="00AD53B0"/>
    <w:rsid w:val="00AD677E"/>
    <w:rsid w:val="00AE12E1"/>
    <w:rsid w:val="00AE4AD6"/>
    <w:rsid w:val="00AE4FBF"/>
    <w:rsid w:val="00AF5B60"/>
    <w:rsid w:val="00B06B63"/>
    <w:rsid w:val="00B17ABD"/>
    <w:rsid w:val="00B23F85"/>
    <w:rsid w:val="00B258BB"/>
    <w:rsid w:val="00B34BC7"/>
    <w:rsid w:val="00B35662"/>
    <w:rsid w:val="00B35C01"/>
    <w:rsid w:val="00B36001"/>
    <w:rsid w:val="00B51419"/>
    <w:rsid w:val="00B67B97"/>
    <w:rsid w:val="00B712E4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37C9"/>
    <w:rsid w:val="00BD567B"/>
    <w:rsid w:val="00BD6BB8"/>
    <w:rsid w:val="00BF2836"/>
    <w:rsid w:val="00C141F8"/>
    <w:rsid w:val="00C1722B"/>
    <w:rsid w:val="00C30C17"/>
    <w:rsid w:val="00C4268D"/>
    <w:rsid w:val="00C43FBE"/>
    <w:rsid w:val="00C540DE"/>
    <w:rsid w:val="00C616A6"/>
    <w:rsid w:val="00C66BA2"/>
    <w:rsid w:val="00C81B5B"/>
    <w:rsid w:val="00C8212B"/>
    <w:rsid w:val="00C84026"/>
    <w:rsid w:val="00C8599A"/>
    <w:rsid w:val="00C91E35"/>
    <w:rsid w:val="00C95985"/>
    <w:rsid w:val="00C9651B"/>
    <w:rsid w:val="00CA0B36"/>
    <w:rsid w:val="00CC5026"/>
    <w:rsid w:val="00CC68D0"/>
    <w:rsid w:val="00CE3BC9"/>
    <w:rsid w:val="00CE563A"/>
    <w:rsid w:val="00CF43CB"/>
    <w:rsid w:val="00CF54C8"/>
    <w:rsid w:val="00D03F9A"/>
    <w:rsid w:val="00D04C90"/>
    <w:rsid w:val="00D068F3"/>
    <w:rsid w:val="00D06D51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708AA"/>
    <w:rsid w:val="00D85469"/>
    <w:rsid w:val="00D86D8F"/>
    <w:rsid w:val="00D93DB5"/>
    <w:rsid w:val="00D94F77"/>
    <w:rsid w:val="00D96A7C"/>
    <w:rsid w:val="00DB0B7E"/>
    <w:rsid w:val="00DB2A5B"/>
    <w:rsid w:val="00DC06A8"/>
    <w:rsid w:val="00DC4654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10078"/>
    <w:rsid w:val="00E1325F"/>
    <w:rsid w:val="00E13F3D"/>
    <w:rsid w:val="00E24674"/>
    <w:rsid w:val="00E278B8"/>
    <w:rsid w:val="00E315A3"/>
    <w:rsid w:val="00E34898"/>
    <w:rsid w:val="00E4373B"/>
    <w:rsid w:val="00E472D5"/>
    <w:rsid w:val="00E570E0"/>
    <w:rsid w:val="00E7200C"/>
    <w:rsid w:val="00E738AD"/>
    <w:rsid w:val="00E75180"/>
    <w:rsid w:val="00E818CA"/>
    <w:rsid w:val="00E83CA0"/>
    <w:rsid w:val="00E86A08"/>
    <w:rsid w:val="00E9739E"/>
    <w:rsid w:val="00EA450E"/>
    <w:rsid w:val="00EB09B7"/>
    <w:rsid w:val="00EB18C5"/>
    <w:rsid w:val="00EB20DE"/>
    <w:rsid w:val="00EB221D"/>
    <w:rsid w:val="00EB35A2"/>
    <w:rsid w:val="00EB382C"/>
    <w:rsid w:val="00EB5F7D"/>
    <w:rsid w:val="00EB6AB6"/>
    <w:rsid w:val="00EB7F38"/>
    <w:rsid w:val="00EC2DBE"/>
    <w:rsid w:val="00ED4ACC"/>
    <w:rsid w:val="00EE3403"/>
    <w:rsid w:val="00EE7D7C"/>
    <w:rsid w:val="00EF05B1"/>
    <w:rsid w:val="00EF1CB6"/>
    <w:rsid w:val="00F0332E"/>
    <w:rsid w:val="00F036A1"/>
    <w:rsid w:val="00F12EC6"/>
    <w:rsid w:val="00F13FDE"/>
    <w:rsid w:val="00F1505D"/>
    <w:rsid w:val="00F15CB4"/>
    <w:rsid w:val="00F25D98"/>
    <w:rsid w:val="00F300FB"/>
    <w:rsid w:val="00F35101"/>
    <w:rsid w:val="00F47240"/>
    <w:rsid w:val="00F6512D"/>
    <w:rsid w:val="00F65210"/>
    <w:rsid w:val="00F67DC3"/>
    <w:rsid w:val="00F67E99"/>
    <w:rsid w:val="00F72A77"/>
    <w:rsid w:val="00F7770B"/>
    <w:rsid w:val="00F84BA8"/>
    <w:rsid w:val="00FA7436"/>
    <w:rsid w:val="00FB42C7"/>
    <w:rsid w:val="00FB552A"/>
    <w:rsid w:val="00FB6386"/>
    <w:rsid w:val="00FB71C1"/>
    <w:rsid w:val="00FC4CDE"/>
    <w:rsid w:val="00FC73F3"/>
    <w:rsid w:val="00FD0F3D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141F8"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locked/>
    <w:rsid w:val="00C141F8"/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CRCoverPageZchn">
    <w:name w:val="CR Cover Page Zchn"/>
    <w:link w:val="CRCoverPage"/>
    <w:rsid w:val="00C141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0FF77-67E9-47F8-8B6B-8E3CF218C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2020-04-10T08:10:00Z</dcterms:created>
  <dcterms:modified xsi:type="dcterms:W3CDTF">2020-04-10T08:29:00Z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(3)BOe0qxZ3sDlmWg2McDubaT/JF/IwzIpeipUep/I/h38D4s77MX0eVbBCV+IUfx1VEIbZngHS
me4SkobkH5I2iUr5SUtze4Kct9pl52OHzCF31ZNG+wvJgPxeZT1iH/AqCjD3wEDVFpphCmbF
qZUdr5uzUJP8Tk5IRrWGzluHQYEIep16kl7T4OZ8NX0CQeAtHfB32mOEbKanGoyyfeFI6hJR
M9z3y2seASrh65Wgx+</vt:lpwstr>
  </property>
  <property fmtid="{D5CDD505-2E9C-101B-9397-08002B2CF9AE}" pid="22" name="_2015_ms_pID_7253431">
    <vt:lpwstr>XOMOaLUWiAePMNVdkSvEi0Jo5j5nbJd6TtBIT7U5hlzDDoUv1o45qN
Zu7Gbgb7ha8j2Wp6qunJdzzifJxTJyR/3+hEwrKkeoUdVztG9DFgHkCk4zBly5vKUrgUiemr
90nxuStSZZ75Ja3ktKXSLQmhSiB/sn8p7fhXlf7XCVSiQi5kH/dwv/y2ZKCaSRCdefNE2yLs
38nBj5tRtz1f3LK0vRDJ0hV1GyqHtMpj3ge9</vt:lpwstr>
  </property>
  <property fmtid="{D5CDD505-2E9C-101B-9397-08002B2CF9AE}" pid="23" name="_2015_ms_pID_7253432">
    <vt:lpwstr>lbX/Lr4bZCckYWFwDHvOCg0=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